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C0" w:rsidRPr="009475C0" w:rsidRDefault="00D87F6F" w:rsidP="008D70F1">
      <w:pPr>
        <w:rPr>
          <w:b/>
          <w:sz w:val="32"/>
          <w:szCs w:val="32"/>
        </w:rPr>
      </w:pPr>
      <w:bookmarkStart w:id="0" w:name="_GoBack"/>
      <w:bookmarkEnd w:id="0"/>
      <w:r w:rsidRPr="009475C0">
        <w:rPr>
          <w:b/>
          <w:sz w:val="32"/>
          <w:szCs w:val="32"/>
        </w:rPr>
        <w:t>Forretningsgang</w:t>
      </w:r>
    </w:p>
    <w:p w:rsidR="009475C0" w:rsidRDefault="009475C0" w:rsidP="008D70F1">
      <w:pPr>
        <w:rPr>
          <w:b/>
          <w:sz w:val="28"/>
        </w:rPr>
      </w:pPr>
    </w:p>
    <w:p w:rsidR="008D70F1" w:rsidRPr="00776706" w:rsidRDefault="009475C0" w:rsidP="008D70F1">
      <w:pPr>
        <w:rPr>
          <w:b/>
          <w:sz w:val="28"/>
        </w:rPr>
      </w:pPr>
      <w:r>
        <w:rPr>
          <w:b/>
          <w:sz w:val="28"/>
        </w:rPr>
        <w:t>F</w:t>
      </w:r>
      <w:r w:rsidR="0017565A">
        <w:rPr>
          <w:b/>
          <w:sz w:val="28"/>
        </w:rPr>
        <w:t>remtidssikring og helhedsplaner</w:t>
      </w:r>
      <w:r w:rsidR="00776706" w:rsidRPr="00776706">
        <w:rPr>
          <w:b/>
          <w:sz w:val="28"/>
        </w:rPr>
        <w:t xml:space="preserve"> </w:t>
      </w:r>
    </w:p>
    <w:p w:rsidR="00776706" w:rsidRDefault="00776706" w:rsidP="008D70F1"/>
    <w:tbl>
      <w:tblPr>
        <w:tblStyle w:val="Tabel-Gitter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88"/>
        <w:gridCol w:w="7769"/>
      </w:tblGrid>
      <w:tr w:rsidR="008D70F1" w:rsidTr="009475C0">
        <w:trPr>
          <w:trHeight w:val="991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8D70F1" w:rsidRPr="00286BD5" w:rsidRDefault="00D87F6F" w:rsidP="00280BCE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Emne</w:t>
            </w:r>
            <w:r w:rsidR="00DA24D6">
              <w:rPr>
                <w:rFonts w:cs="Arial"/>
                <w:b/>
                <w:bCs/>
                <w:szCs w:val="28"/>
              </w:rPr>
              <w:t>/Resumé</w:t>
            </w:r>
            <w:r w:rsidR="00206303">
              <w:rPr>
                <w:rFonts w:cs="Arial"/>
                <w:b/>
                <w:bCs/>
                <w:szCs w:val="28"/>
              </w:rPr>
              <w:t xml:space="preserve"> 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212581" w:rsidRDefault="00212581" w:rsidP="00212581">
            <w:r w:rsidRPr="00212581">
              <w:t>I henhold til Almenboligloven samt ”Regulativ om støtte fra Landsbyggefo</w:t>
            </w:r>
            <w:r w:rsidRPr="00212581">
              <w:t>n</w:t>
            </w:r>
            <w:r w:rsidRPr="00212581">
              <w:t>den” kan Landsbyggefonden yde støtte til fysiske arbejder i almene boliger. Det drejer sig om opretning, udbedring, vedligeholdelse, forbedring, omby</w:t>
            </w:r>
            <w:r w:rsidRPr="00212581">
              <w:t>g</w:t>
            </w:r>
            <w:r w:rsidRPr="00212581">
              <w:t>ning, sammenlægning af lejligheder og miljøforbedring i alment byggeri. I henhold til Regulativ om særlig driftsstøtte fra Landsbyggefonden har Land</w:t>
            </w:r>
            <w:r w:rsidRPr="00212581">
              <w:t>s</w:t>
            </w:r>
            <w:r w:rsidRPr="00212581">
              <w:t>byggefonden endvidere mulighed for at yde særlig driftsstøtte til problemra</w:t>
            </w:r>
            <w:r w:rsidRPr="00212581">
              <w:t>m</w:t>
            </w:r>
            <w:r w:rsidRPr="00212581">
              <w:t>te almene boligafdelinger.</w:t>
            </w:r>
          </w:p>
          <w:p w:rsidR="00212581" w:rsidRPr="00212581" w:rsidRDefault="009475C0" w:rsidP="00212581">
            <w:pPr>
              <w:rPr>
                <w:rFonts w:cs="Arial"/>
                <w:bCs/>
                <w:szCs w:val="22"/>
              </w:rPr>
            </w:pPr>
            <w:r>
              <w:t xml:space="preserve">For at sikre at boligforeningens har </w:t>
            </w:r>
            <w:r w:rsidR="00B57294">
              <w:t>konkurrencedygtige og attraktive boliga</w:t>
            </w:r>
            <w:r w:rsidR="00B57294">
              <w:t>f</w:t>
            </w:r>
            <w:r w:rsidR="00B57294">
              <w:t>delin</w:t>
            </w:r>
            <w:r>
              <w:t>ger,</w:t>
            </w:r>
            <w:r w:rsidR="00B57294">
              <w:t xml:space="preserve"> skal der udarbejdes helhedsplaner for de boligafdelinger, der har brug for fysisk, økonomisk og evt. boligsocial genopretning</w:t>
            </w:r>
            <w:r w:rsidR="00563C86">
              <w:t>.</w:t>
            </w:r>
          </w:p>
          <w:p w:rsidR="008D70F1" w:rsidRPr="008D70F1" w:rsidRDefault="008D70F1" w:rsidP="00212581">
            <w:pPr>
              <w:rPr>
                <w:rFonts w:cs="Arial"/>
                <w:bCs/>
                <w:szCs w:val="22"/>
              </w:rPr>
            </w:pPr>
          </w:p>
        </w:tc>
      </w:tr>
      <w:tr w:rsidR="00D87F6F" w:rsidTr="009475C0">
        <w:trPr>
          <w:trHeight w:val="1222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DA24D6" w:rsidP="009A528C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Målsætning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B57294" w:rsidRDefault="00B57294" w:rsidP="00B57294">
            <w:pPr>
              <w:pStyle w:val="Listeafsnit"/>
              <w:numPr>
                <w:ilvl w:val="0"/>
                <w:numId w:val="7"/>
              </w:numPr>
              <w:rPr>
                <w:rFonts w:cs="Arial"/>
                <w:bCs/>
                <w:szCs w:val="22"/>
              </w:rPr>
            </w:pPr>
            <w:r w:rsidRPr="00B57294">
              <w:rPr>
                <w:rFonts w:cs="Arial"/>
                <w:bCs/>
                <w:szCs w:val="22"/>
              </w:rPr>
              <w:t>At sikre 3B’s boligafdelinger er konkurrencedygtige på boligmarkedet</w:t>
            </w:r>
            <w:r>
              <w:rPr>
                <w:rFonts w:cs="Arial"/>
                <w:bCs/>
                <w:szCs w:val="22"/>
              </w:rPr>
              <w:t>,</w:t>
            </w:r>
            <w:r w:rsidRPr="00B57294">
              <w:rPr>
                <w:rFonts w:cs="Arial"/>
                <w:bCs/>
                <w:szCs w:val="22"/>
              </w:rPr>
              <w:t xml:space="preserve"> både fysisk, økonomisk og boligsocialt. </w:t>
            </w:r>
          </w:p>
          <w:p w:rsidR="00D87F6F" w:rsidRDefault="00B57294" w:rsidP="00B57294">
            <w:pPr>
              <w:pStyle w:val="Listeafsnit"/>
              <w:numPr>
                <w:ilvl w:val="0"/>
                <w:numId w:val="7"/>
              </w:num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At</w:t>
            </w:r>
            <w:r w:rsidRPr="00B57294">
              <w:rPr>
                <w:rFonts w:cs="Arial"/>
                <w:bCs/>
                <w:szCs w:val="22"/>
              </w:rPr>
              <w:t xml:space="preserve"> </w:t>
            </w:r>
            <w:r>
              <w:rPr>
                <w:rFonts w:cs="Arial"/>
                <w:bCs/>
                <w:szCs w:val="22"/>
              </w:rPr>
              <w:t>a</w:t>
            </w:r>
            <w:r w:rsidRPr="00B57294">
              <w:rPr>
                <w:rFonts w:cs="Arial"/>
                <w:bCs/>
                <w:szCs w:val="22"/>
              </w:rPr>
              <w:t>fdelingerne leve</w:t>
            </w:r>
            <w:r>
              <w:rPr>
                <w:rFonts w:cs="Arial"/>
                <w:bCs/>
                <w:szCs w:val="22"/>
              </w:rPr>
              <w:t>r</w:t>
            </w:r>
            <w:r w:rsidRPr="00B57294">
              <w:rPr>
                <w:rFonts w:cs="Arial"/>
                <w:bCs/>
                <w:szCs w:val="22"/>
              </w:rPr>
              <w:t xml:space="preserve"> op til 3B’s målsætning om ”bedste boliger”</w:t>
            </w:r>
          </w:p>
          <w:p w:rsidR="00B57294" w:rsidRPr="00B57294" w:rsidRDefault="00B57294" w:rsidP="00B57294">
            <w:pPr>
              <w:pStyle w:val="Listeafsnit"/>
              <w:numPr>
                <w:ilvl w:val="0"/>
                <w:numId w:val="7"/>
              </w:num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At undgå tomgang</w:t>
            </w:r>
          </w:p>
        </w:tc>
      </w:tr>
      <w:tr w:rsidR="00D87F6F" w:rsidTr="009475C0">
        <w:trPr>
          <w:trHeight w:val="2622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287DB6" w:rsidP="00287DB6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t xml:space="preserve">Love og </w:t>
            </w:r>
            <w:r>
              <w:rPr>
                <w:rFonts w:cs="Arial"/>
                <w:b/>
                <w:bCs/>
                <w:szCs w:val="28"/>
              </w:rPr>
              <w:br/>
            </w:r>
            <w:r w:rsidR="00DA24D6">
              <w:rPr>
                <w:rFonts w:cs="Arial"/>
                <w:b/>
                <w:bCs/>
                <w:szCs w:val="28"/>
              </w:rPr>
              <w:t>bestemmelser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D919C4" w:rsidRDefault="00C44B9F" w:rsidP="00C44B9F">
            <w:r>
              <w:t>Almenboligloven kapitel 6 og 7 samt</w:t>
            </w:r>
            <w:r w:rsidR="00CC2386">
              <w:t xml:space="preserve"> </w:t>
            </w:r>
            <w:r w:rsidR="00CC2386" w:rsidRPr="00212581">
              <w:t>Regulativ om støtte fra Landsbyggefo</w:t>
            </w:r>
            <w:r w:rsidR="00CC2386" w:rsidRPr="00212581">
              <w:t>n</w:t>
            </w:r>
            <w:r w:rsidR="00CC2386" w:rsidRPr="00212581">
              <w:t>den</w:t>
            </w:r>
            <w:r w:rsidR="00CC2386">
              <w:t xml:space="preserve"> </w:t>
            </w:r>
            <w:r>
              <w:t>og</w:t>
            </w:r>
            <w:r w:rsidR="00CC2386">
              <w:t xml:space="preserve"> </w:t>
            </w:r>
            <w:r w:rsidRPr="00212581">
              <w:t>Regulativ om særlig driftsstøtte fra Landsbyggefonden</w:t>
            </w:r>
            <w:r w:rsidR="00C82832">
              <w:t>.</w:t>
            </w:r>
          </w:p>
          <w:p w:rsidR="00C82832" w:rsidRDefault="00C82832" w:rsidP="00C44B9F"/>
          <w:p w:rsidR="00C82832" w:rsidRPr="00D15162" w:rsidRDefault="00C82832" w:rsidP="00C44B9F">
            <w:r>
              <w:t>Desuden henvises der til Almennets A-vejledninger, der beskriver udarbe</w:t>
            </w:r>
            <w:r>
              <w:t>j</w:t>
            </w:r>
            <w:r>
              <w:t>delsen af en helhedsplan, myndighedssamarbejde, beboerproces og fre</w:t>
            </w:r>
            <w:r>
              <w:t>m</w:t>
            </w:r>
            <w:r>
              <w:t>tidsanalyse.</w:t>
            </w:r>
          </w:p>
        </w:tc>
      </w:tr>
      <w:tr w:rsidR="00D87F6F" w:rsidTr="009475C0">
        <w:trPr>
          <w:trHeight w:val="1549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D87F6F" w:rsidP="009A528C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Forretningsgang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563C86" w:rsidRDefault="00563C86" w:rsidP="00563C86">
            <w:pPr>
              <w:rPr>
                <w:b/>
              </w:rPr>
            </w:pPr>
            <w:r>
              <w:rPr>
                <w:b/>
              </w:rPr>
              <w:t>Identificering af de afdelinger, hvor der skal udarbejdes en helhedsplan</w:t>
            </w:r>
          </w:p>
          <w:p w:rsidR="00137D16" w:rsidRDefault="00563C86" w:rsidP="00563C86">
            <w:r>
              <w:t>For at vurdere hvilke afdelinger</w:t>
            </w:r>
            <w:r w:rsidR="00C52765">
              <w:t>,</w:t>
            </w:r>
            <w:r>
              <w:t xml:space="preserve"> der skal have udarbejdet en helhedsplan</w:t>
            </w:r>
            <w:r w:rsidR="00C52765">
              <w:t>,</w:t>
            </w:r>
            <w:r>
              <w:t xml:space="preserve"> støtter byggechefen sig til følgende</w:t>
            </w:r>
            <w:r w:rsidR="009934D9">
              <w:t xml:space="preserve"> baggrundsmateriale:</w:t>
            </w:r>
          </w:p>
          <w:p w:rsidR="00563C86" w:rsidRDefault="00563C86" w:rsidP="00563C86"/>
          <w:p w:rsidR="00B8400D" w:rsidRDefault="00563C86" w:rsidP="00B8400D">
            <w:pPr>
              <w:pStyle w:val="Listeafsnit"/>
              <w:numPr>
                <w:ilvl w:val="0"/>
                <w:numId w:val="3"/>
              </w:numPr>
            </w:pPr>
            <w:r>
              <w:t>Scree</w:t>
            </w:r>
            <w:r w:rsidR="00A912CB">
              <w:t>ningerne af udvalgte afdelinger.</w:t>
            </w:r>
          </w:p>
          <w:p w:rsidR="00283006" w:rsidRDefault="00563C86" w:rsidP="00F549BA">
            <w:pPr>
              <w:pStyle w:val="Listeafsnit"/>
              <w:numPr>
                <w:ilvl w:val="0"/>
                <w:numId w:val="3"/>
              </w:numPr>
            </w:pPr>
            <w:r>
              <w:t>Bygningseftersyn og årlige bygningsgennemgange</w:t>
            </w:r>
            <w:r w:rsidR="004C5C19">
              <w:t>.</w:t>
            </w:r>
          </w:p>
          <w:p w:rsidR="009E21D0" w:rsidRDefault="00563C86" w:rsidP="009E21D0">
            <w:pPr>
              <w:pStyle w:val="Listeafsnit"/>
              <w:numPr>
                <w:ilvl w:val="0"/>
                <w:numId w:val="3"/>
              </w:numPr>
            </w:pPr>
            <w:r>
              <w:t xml:space="preserve">Henvendelser om byggeskader og kommende byggesager fra </w:t>
            </w:r>
            <w:r w:rsidR="00276F59">
              <w:t>afdelingsbestyrelser</w:t>
            </w:r>
            <w:r>
              <w:t xml:space="preserve"> og driftschefer.</w:t>
            </w:r>
          </w:p>
          <w:p w:rsidR="009E21D0" w:rsidRDefault="009E21D0" w:rsidP="00137D16">
            <w:pPr>
              <w:pStyle w:val="Listeafsnit"/>
              <w:numPr>
                <w:ilvl w:val="0"/>
                <w:numId w:val="3"/>
              </w:numPr>
            </w:pPr>
            <w:r>
              <w:lastRenderedPageBreak/>
              <w:t xml:space="preserve">Ledelsesinformation, herunder hærværk, venteliste, fraflytning og tomgang. </w:t>
            </w:r>
          </w:p>
          <w:p w:rsidR="00137D16" w:rsidRDefault="009E21D0" w:rsidP="009E21D0">
            <w:pPr>
              <w:pStyle w:val="Listeafsnit"/>
              <w:ind w:left="1440"/>
            </w:pPr>
            <w:r>
              <w:t xml:space="preserve"> </w:t>
            </w:r>
          </w:p>
          <w:p w:rsidR="00E669B9" w:rsidRPr="00E35A54" w:rsidRDefault="00E669B9" w:rsidP="00E35A54">
            <w:pPr>
              <w:rPr>
                <w:b/>
              </w:rPr>
            </w:pPr>
            <w:r w:rsidRPr="00E35A54">
              <w:rPr>
                <w:b/>
              </w:rPr>
              <w:t xml:space="preserve">Forberedelse </w:t>
            </w:r>
            <w:r w:rsidR="00E35A54" w:rsidRPr="00E35A54">
              <w:rPr>
                <w:b/>
              </w:rPr>
              <w:t>af helhedsplan</w:t>
            </w:r>
          </w:p>
          <w:p w:rsidR="004C5C19" w:rsidRDefault="004C5C19" w:rsidP="004C5C19">
            <w:r>
              <w:t>Der udpeges en projektleder i byggeafdelingen</w:t>
            </w:r>
            <w:r w:rsidR="00C52765">
              <w:t>,</w:t>
            </w:r>
            <w:r>
              <w:t xml:space="preserve"> som er tovholder på resten af processen.</w:t>
            </w:r>
          </w:p>
          <w:p w:rsidR="00F01DA4" w:rsidRDefault="00F01DA4" w:rsidP="004C5C19"/>
          <w:p w:rsidR="00C82832" w:rsidRPr="00E35A54" w:rsidRDefault="003F0721" w:rsidP="004C5C19">
            <w:pPr>
              <w:pStyle w:val="Listeafsnit"/>
              <w:numPr>
                <w:ilvl w:val="0"/>
                <w:numId w:val="8"/>
              </w:numPr>
            </w:pPr>
            <w:r>
              <w:t>Etablering af</w:t>
            </w:r>
            <w:r w:rsidR="00C82832">
              <w:t xml:space="preserve"> styregruppe</w:t>
            </w:r>
            <w:r w:rsidR="004C5C19">
              <w:t>.</w:t>
            </w:r>
          </w:p>
          <w:p w:rsidR="00E35A54" w:rsidRPr="00E35A54" w:rsidRDefault="00E35A54" w:rsidP="00E35A54">
            <w:pPr>
              <w:pStyle w:val="Listeafsnit"/>
              <w:numPr>
                <w:ilvl w:val="0"/>
                <w:numId w:val="8"/>
              </w:numPr>
            </w:pPr>
            <w:r>
              <w:t>Etablering af administrativ projektgruppe</w:t>
            </w:r>
            <w:r w:rsidR="004C5C19">
              <w:t>.</w:t>
            </w:r>
          </w:p>
          <w:p w:rsidR="00C82832" w:rsidRPr="00E35A54" w:rsidRDefault="00C82832" w:rsidP="00C82832">
            <w:pPr>
              <w:pStyle w:val="Listeafsnit"/>
              <w:numPr>
                <w:ilvl w:val="0"/>
                <w:numId w:val="8"/>
              </w:numPr>
            </w:pPr>
            <w:r>
              <w:t>Planlægning af proces</w:t>
            </w:r>
            <w:r w:rsidR="004C5C19">
              <w:t>.</w:t>
            </w:r>
          </w:p>
          <w:p w:rsidR="00E35A54" w:rsidRPr="00E35A54" w:rsidRDefault="00875CC9" w:rsidP="00E35A54">
            <w:pPr>
              <w:pStyle w:val="Listeafsnit"/>
              <w:numPr>
                <w:ilvl w:val="0"/>
                <w:numId w:val="8"/>
              </w:numPr>
            </w:pPr>
            <w:r>
              <w:t>Udarbejdelse af tekniske undersøgelser og evt. bygningsefte</w:t>
            </w:r>
            <w:r>
              <w:t>r</w:t>
            </w:r>
            <w:r>
              <w:t>syn.</w:t>
            </w:r>
          </w:p>
          <w:p w:rsidR="00E35A54" w:rsidRDefault="00276F59" w:rsidP="00E35A54">
            <w:pPr>
              <w:pStyle w:val="Listeafsnit"/>
              <w:numPr>
                <w:ilvl w:val="0"/>
                <w:numId w:val="8"/>
              </w:numPr>
            </w:pPr>
            <w:r>
              <w:t>F</w:t>
            </w:r>
            <w:r w:rsidR="00875CC9">
              <w:t>remtidsanalyse</w:t>
            </w:r>
            <w:r w:rsidR="004C5C19">
              <w:t>.</w:t>
            </w:r>
          </w:p>
          <w:p w:rsidR="004C5C19" w:rsidRDefault="004C5C19" w:rsidP="004C5C19">
            <w:pPr>
              <w:pStyle w:val="Listeafsnit"/>
              <w:ind w:left="1440"/>
            </w:pPr>
          </w:p>
          <w:p w:rsidR="00E35A54" w:rsidRDefault="00E669B9" w:rsidP="00875CC9">
            <w:pPr>
              <w:rPr>
                <w:b/>
              </w:rPr>
            </w:pPr>
            <w:r w:rsidRPr="00875CC9">
              <w:rPr>
                <w:b/>
              </w:rPr>
              <w:t>Idé- og projektudvikling</w:t>
            </w:r>
          </w:p>
          <w:p w:rsidR="009475C0" w:rsidRPr="00875CC9" w:rsidRDefault="009475C0" w:rsidP="00875CC9">
            <w:pPr>
              <w:rPr>
                <w:b/>
              </w:rPr>
            </w:pPr>
          </w:p>
          <w:p w:rsidR="00C82832" w:rsidRDefault="00C82832" w:rsidP="00C82832">
            <w:pPr>
              <w:pStyle w:val="Listeafsnit"/>
              <w:numPr>
                <w:ilvl w:val="0"/>
                <w:numId w:val="9"/>
              </w:numPr>
            </w:pPr>
            <w:r>
              <w:t>Udarbejd</w:t>
            </w:r>
            <w:r w:rsidR="00C52765">
              <w:t>else af helhedsplan version 1 (f</w:t>
            </w:r>
            <w:r>
              <w:t>oreløbig helhed</w:t>
            </w:r>
            <w:r>
              <w:t>s</w:t>
            </w:r>
            <w:r>
              <w:t>plan)</w:t>
            </w:r>
            <w:r w:rsidR="004C5C19">
              <w:t>.</w:t>
            </w:r>
          </w:p>
          <w:p w:rsidR="00C82832" w:rsidRDefault="00C82832" w:rsidP="00C82832">
            <w:pPr>
              <w:pStyle w:val="Listeafsnit"/>
              <w:numPr>
                <w:ilvl w:val="0"/>
                <w:numId w:val="9"/>
              </w:numPr>
            </w:pPr>
            <w:r>
              <w:t>Udfyldelse af ansøgningsskema til Landsbyggefonden</w:t>
            </w:r>
            <w:r w:rsidR="004C5C19">
              <w:t>.</w:t>
            </w:r>
          </w:p>
          <w:p w:rsidR="00C82832" w:rsidRDefault="00C82832" w:rsidP="00C82832">
            <w:pPr>
              <w:pStyle w:val="Listeafsnit"/>
              <w:numPr>
                <w:ilvl w:val="0"/>
                <w:numId w:val="9"/>
              </w:numPr>
            </w:pPr>
            <w:r>
              <w:t xml:space="preserve">Beboerinddragelse, herunder </w:t>
            </w:r>
            <w:r w:rsidR="00C52765">
              <w:t>idé</w:t>
            </w:r>
            <w:r w:rsidR="004C5C19">
              <w:t xml:space="preserve"> og projektudvikling, </w:t>
            </w:r>
            <w:r>
              <w:t>vedt</w:t>
            </w:r>
            <w:r>
              <w:t>a</w:t>
            </w:r>
            <w:r>
              <w:t xml:space="preserve">gelse af handleplan og indsendelse af helhedsplan version </w:t>
            </w:r>
            <w:r w:rsidR="004C5C19">
              <w:t>1.</w:t>
            </w:r>
          </w:p>
          <w:p w:rsidR="00E35A54" w:rsidRPr="00C82832" w:rsidRDefault="00E669B9" w:rsidP="00C82832">
            <w:pPr>
              <w:pStyle w:val="Listeafsnit"/>
              <w:numPr>
                <w:ilvl w:val="0"/>
                <w:numId w:val="9"/>
              </w:numPr>
            </w:pPr>
            <w:r w:rsidRPr="00C82832">
              <w:t>Fremsendelse af ansøgningsmateriale til kommune og LBF</w:t>
            </w:r>
            <w:r w:rsidR="004C5C19">
              <w:t>.</w:t>
            </w:r>
            <w:r w:rsidRPr="00C82832">
              <w:t xml:space="preserve"> </w:t>
            </w:r>
          </w:p>
          <w:p w:rsidR="004C5C19" w:rsidRDefault="004C5C19" w:rsidP="00875CC9">
            <w:pPr>
              <w:rPr>
                <w:b/>
              </w:rPr>
            </w:pPr>
          </w:p>
          <w:p w:rsidR="00E35A54" w:rsidRDefault="00E669B9" w:rsidP="00875CC9">
            <w:pPr>
              <w:rPr>
                <w:b/>
              </w:rPr>
            </w:pPr>
            <w:r w:rsidRPr="00875CC9">
              <w:rPr>
                <w:b/>
              </w:rPr>
              <w:t xml:space="preserve">Projektafklaring </w:t>
            </w:r>
          </w:p>
          <w:p w:rsidR="009475C0" w:rsidRPr="00875CC9" w:rsidRDefault="009475C0" w:rsidP="00875CC9">
            <w:pPr>
              <w:rPr>
                <w:b/>
              </w:rPr>
            </w:pPr>
          </w:p>
          <w:p w:rsidR="00C82832" w:rsidRDefault="00C82832" w:rsidP="00C82832">
            <w:pPr>
              <w:pStyle w:val="Listeafsnit"/>
              <w:numPr>
                <w:ilvl w:val="0"/>
                <w:numId w:val="10"/>
              </w:numPr>
            </w:pPr>
            <w:r>
              <w:t xml:space="preserve">Dialog med </w:t>
            </w:r>
            <w:r w:rsidR="00E669B9" w:rsidRPr="00C82832">
              <w:t>Kommun</w:t>
            </w:r>
            <w:r>
              <w:t>e og</w:t>
            </w:r>
            <w:r w:rsidR="00E669B9" w:rsidRPr="00C82832">
              <w:t xml:space="preserve"> LBF</w:t>
            </w:r>
            <w:r>
              <w:t xml:space="preserve"> om</w:t>
            </w:r>
            <w:r w:rsidR="00E669B9" w:rsidRPr="00C82832">
              <w:t xml:space="preserve"> ansøgningen</w:t>
            </w:r>
            <w:r w:rsidR="004C5C19">
              <w:t>.</w:t>
            </w:r>
          </w:p>
          <w:p w:rsidR="004C5C19" w:rsidRPr="00C82832" w:rsidRDefault="004C5C19" w:rsidP="004C5C19">
            <w:pPr>
              <w:pStyle w:val="Listeafsnit"/>
              <w:numPr>
                <w:ilvl w:val="0"/>
                <w:numId w:val="10"/>
              </w:numPr>
            </w:pPr>
            <w:r>
              <w:t>Beboermøde – informering om projektets udvikling, herunder evt. tilretning af projekt.</w:t>
            </w:r>
          </w:p>
          <w:p w:rsidR="00C82832" w:rsidRDefault="00E669B9" w:rsidP="00C82832">
            <w:pPr>
              <w:pStyle w:val="Listeafsnit"/>
              <w:numPr>
                <w:ilvl w:val="0"/>
                <w:numId w:val="10"/>
              </w:numPr>
            </w:pPr>
            <w:r w:rsidRPr="00C82832">
              <w:t>Udarbejdelse af</w:t>
            </w:r>
            <w:r w:rsidR="00C82832">
              <w:t xml:space="preserve"> endelig helhedsplan og skema A</w:t>
            </w:r>
            <w:r w:rsidR="004C5C19">
              <w:t>.</w:t>
            </w:r>
          </w:p>
          <w:p w:rsidR="004C5C19" w:rsidRDefault="004C5C19" w:rsidP="00875CC9">
            <w:pPr>
              <w:rPr>
                <w:b/>
              </w:rPr>
            </w:pPr>
          </w:p>
          <w:p w:rsidR="00E35A54" w:rsidRDefault="00E669B9" w:rsidP="00875CC9">
            <w:pPr>
              <w:rPr>
                <w:b/>
              </w:rPr>
            </w:pPr>
            <w:r w:rsidRPr="00875CC9">
              <w:rPr>
                <w:b/>
              </w:rPr>
              <w:t xml:space="preserve">Endelig vurdering og godkendelse </w:t>
            </w:r>
          </w:p>
          <w:p w:rsidR="009475C0" w:rsidRPr="00875CC9" w:rsidRDefault="009475C0" w:rsidP="00875CC9">
            <w:pPr>
              <w:rPr>
                <w:b/>
              </w:rPr>
            </w:pPr>
          </w:p>
          <w:p w:rsidR="00E35A54" w:rsidRPr="004C5C19" w:rsidRDefault="00E669B9" w:rsidP="004C5C19">
            <w:pPr>
              <w:pStyle w:val="Listeafsnit"/>
              <w:numPr>
                <w:ilvl w:val="0"/>
                <w:numId w:val="10"/>
              </w:numPr>
            </w:pPr>
            <w:r w:rsidRPr="004C5C19">
              <w:t>Beboernes godkendelse</w:t>
            </w:r>
            <w:r w:rsidR="004C5C19">
              <w:t>.</w:t>
            </w:r>
            <w:r w:rsidRPr="004C5C19">
              <w:t xml:space="preserve"> </w:t>
            </w:r>
          </w:p>
          <w:p w:rsidR="00E35A54" w:rsidRPr="004C5C19" w:rsidRDefault="00E669B9" w:rsidP="004C5C19">
            <w:pPr>
              <w:pStyle w:val="Listeafsnit"/>
              <w:numPr>
                <w:ilvl w:val="0"/>
                <w:numId w:val="10"/>
              </w:numPr>
            </w:pPr>
            <w:r w:rsidRPr="004C5C19">
              <w:t>Kommunens godkendelse</w:t>
            </w:r>
            <w:r w:rsidR="004C5C19">
              <w:t>.</w:t>
            </w:r>
            <w:r w:rsidRPr="004C5C19">
              <w:t xml:space="preserve"> </w:t>
            </w:r>
          </w:p>
          <w:p w:rsidR="00D87F6F" w:rsidRDefault="00E669B9" w:rsidP="004C5C19">
            <w:pPr>
              <w:pStyle w:val="Listeafsnit"/>
              <w:numPr>
                <w:ilvl w:val="0"/>
                <w:numId w:val="10"/>
              </w:numPr>
            </w:pPr>
            <w:r w:rsidRPr="004C5C19">
              <w:t>LBF’s tilsagn om støtte</w:t>
            </w:r>
            <w:r w:rsidR="004C5C19">
              <w:t>.</w:t>
            </w:r>
            <w:r w:rsidRPr="004C5C19">
              <w:t xml:space="preserve"> </w:t>
            </w:r>
          </w:p>
        </w:tc>
      </w:tr>
    </w:tbl>
    <w:p w:rsidR="00342331" w:rsidRDefault="00342331" w:rsidP="008D70F1">
      <w:pPr>
        <w:pStyle w:val="Overskrift1"/>
      </w:pPr>
    </w:p>
    <w:sectPr w:rsidR="00342331" w:rsidSect="004721BB">
      <w:headerReference w:type="default" r:id="rId8"/>
      <w:footerReference w:type="default" r:id="rId9"/>
      <w:pgSz w:w="11906" w:h="16838" w:code="9"/>
      <w:pgMar w:top="1985" w:right="2364" w:bottom="1134" w:left="1191" w:header="709" w:footer="782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60B" w:rsidRDefault="002A660B">
      <w:r>
        <w:separator/>
      </w:r>
    </w:p>
  </w:endnote>
  <w:endnote w:type="continuationSeparator" w:id="0">
    <w:p w:rsidR="002A660B" w:rsidRDefault="002A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06" w:rsidRPr="00FF35C9" w:rsidRDefault="00283006" w:rsidP="00FF35C9">
    <w:pPr>
      <w:pStyle w:val="Sidefod"/>
      <w:spacing w:line="240" w:lineRule="exact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60B" w:rsidRDefault="002A660B">
      <w:r>
        <w:separator/>
      </w:r>
    </w:p>
  </w:footnote>
  <w:footnote w:type="continuationSeparator" w:id="0">
    <w:p w:rsidR="002A660B" w:rsidRDefault="002A6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06" w:rsidRDefault="00283006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299"/>
    <w:multiLevelType w:val="hybridMultilevel"/>
    <w:tmpl w:val="086ED960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FA133E"/>
    <w:multiLevelType w:val="hybridMultilevel"/>
    <w:tmpl w:val="C116EE4E"/>
    <w:lvl w:ilvl="0" w:tplc="040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A74E67"/>
    <w:multiLevelType w:val="hybridMultilevel"/>
    <w:tmpl w:val="086ED960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0110C5"/>
    <w:multiLevelType w:val="hybridMultilevel"/>
    <w:tmpl w:val="F7AC2392"/>
    <w:lvl w:ilvl="0" w:tplc="A34873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C0E23"/>
    <w:multiLevelType w:val="hybridMultilevel"/>
    <w:tmpl w:val="18A86B8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964A6"/>
    <w:multiLevelType w:val="hybridMultilevel"/>
    <w:tmpl w:val="EBCA2CE4"/>
    <w:lvl w:ilvl="0" w:tplc="040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FE2351B"/>
    <w:multiLevelType w:val="hybridMultilevel"/>
    <w:tmpl w:val="086ED960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61B7975"/>
    <w:multiLevelType w:val="hybridMultilevel"/>
    <w:tmpl w:val="98346FD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91560"/>
    <w:multiLevelType w:val="hybridMultilevel"/>
    <w:tmpl w:val="7450AE7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72136"/>
    <w:multiLevelType w:val="hybridMultilevel"/>
    <w:tmpl w:val="086ED960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706"/>
    <w:rsid w:val="0005683D"/>
    <w:rsid w:val="000600A8"/>
    <w:rsid w:val="00124D6E"/>
    <w:rsid w:val="00137D16"/>
    <w:rsid w:val="00142A1B"/>
    <w:rsid w:val="0017565A"/>
    <w:rsid w:val="001B2782"/>
    <w:rsid w:val="001E1F67"/>
    <w:rsid w:val="00206303"/>
    <w:rsid w:val="00212581"/>
    <w:rsid w:val="00224C73"/>
    <w:rsid w:val="00276F59"/>
    <w:rsid w:val="00280BCE"/>
    <w:rsid w:val="00283006"/>
    <w:rsid w:val="00286BD5"/>
    <w:rsid w:val="00287DB6"/>
    <w:rsid w:val="002A660B"/>
    <w:rsid w:val="002D68A6"/>
    <w:rsid w:val="002E40ED"/>
    <w:rsid w:val="00342331"/>
    <w:rsid w:val="00351770"/>
    <w:rsid w:val="00360085"/>
    <w:rsid w:val="003654A8"/>
    <w:rsid w:val="003C2776"/>
    <w:rsid w:val="003D2034"/>
    <w:rsid w:val="003D3F9D"/>
    <w:rsid w:val="003F0721"/>
    <w:rsid w:val="004606E7"/>
    <w:rsid w:val="004721BB"/>
    <w:rsid w:val="00481BE7"/>
    <w:rsid w:val="00494C60"/>
    <w:rsid w:val="004C5C19"/>
    <w:rsid w:val="004D0FB7"/>
    <w:rsid w:val="00504989"/>
    <w:rsid w:val="005611C6"/>
    <w:rsid w:val="00563C86"/>
    <w:rsid w:val="00577A3C"/>
    <w:rsid w:val="005945AC"/>
    <w:rsid w:val="005F532B"/>
    <w:rsid w:val="0061595A"/>
    <w:rsid w:val="00633258"/>
    <w:rsid w:val="006577A4"/>
    <w:rsid w:val="00687DDE"/>
    <w:rsid w:val="006C44C2"/>
    <w:rsid w:val="00706367"/>
    <w:rsid w:val="00776706"/>
    <w:rsid w:val="007E1695"/>
    <w:rsid w:val="007F0721"/>
    <w:rsid w:val="008168A4"/>
    <w:rsid w:val="00822B7C"/>
    <w:rsid w:val="00844EB6"/>
    <w:rsid w:val="00875CC9"/>
    <w:rsid w:val="008823EE"/>
    <w:rsid w:val="008B32F6"/>
    <w:rsid w:val="008D70F1"/>
    <w:rsid w:val="0090124B"/>
    <w:rsid w:val="00937077"/>
    <w:rsid w:val="009475C0"/>
    <w:rsid w:val="009625D1"/>
    <w:rsid w:val="009934D9"/>
    <w:rsid w:val="009A528C"/>
    <w:rsid w:val="009E21D0"/>
    <w:rsid w:val="009F79F0"/>
    <w:rsid w:val="00A912CB"/>
    <w:rsid w:val="00A97D0A"/>
    <w:rsid w:val="00AC0D70"/>
    <w:rsid w:val="00AC67F3"/>
    <w:rsid w:val="00B57294"/>
    <w:rsid w:val="00B8400D"/>
    <w:rsid w:val="00BA62B4"/>
    <w:rsid w:val="00BC2332"/>
    <w:rsid w:val="00BD7315"/>
    <w:rsid w:val="00BE069D"/>
    <w:rsid w:val="00C01538"/>
    <w:rsid w:val="00C22ADA"/>
    <w:rsid w:val="00C4348C"/>
    <w:rsid w:val="00C44B9F"/>
    <w:rsid w:val="00C4714D"/>
    <w:rsid w:val="00C52765"/>
    <w:rsid w:val="00C82832"/>
    <w:rsid w:val="00CC1D2F"/>
    <w:rsid w:val="00CC2386"/>
    <w:rsid w:val="00CF566E"/>
    <w:rsid w:val="00D15162"/>
    <w:rsid w:val="00D24D1F"/>
    <w:rsid w:val="00D45D9C"/>
    <w:rsid w:val="00D51DD8"/>
    <w:rsid w:val="00D645E9"/>
    <w:rsid w:val="00D87F6F"/>
    <w:rsid w:val="00D919C4"/>
    <w:rsid w:val="00D93CCB"/>
    <w:rsid w:val="00DA24D6"/>
    <w:rsid w:val="00DD758F"/>
    <w:rsid w:val="00E35A54"/>
    <w:rsid w:val="00E6063C"/>
    <w:rsid w:val="00E669B9"/>
    <w:rsid w:val="00E77DDA"/>
    <w:rsid w:val="00E8005B"/>
    <w:rsid w:val="00EA1BC8"/>
    <w:rsid w:val="00EC4C81"/>
    <w:rsid w:val="00F01DA4"/>
    <w:rsid w:val="00F440B2"/>
    <w:rsid w:val="00F549BA"/>
    <w:rsid w:val="00F86094"/>
    <w:rsid w:val="00FA3E92"/>
    <w:rsid w:val="00FA798C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D15162"/>
    <w:pPr>
      <w:ind w:left="720"/>
      <w:contextualSpacing/>
    </w:pPr>
  </w:style>
  <w:style w:type="character" w:styleId="Fremhv">
    <w:name w:val="Emphasis"/>
    <w:basedOn w:val="Standardskrifttypeiafsnit"/>
    <w:uiPriority w:val="99"/>
    <w:qFormat/>
    <w:rsid w:val="00212581"/>
    <w:rPr>
      <w:i/>
      <w:iCs/>
    </w:rPr>
  </w:style>
  <w:style w:type="paragraph" w:customStyle="1" w:styleId="Default">
    <w:name w:val="Default"/>
    <w:rsid w:val="00E669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D15162"/>
    <w:pPr>
      <w:ind w:left="720"/>
      <w:contextualSpacing/>
    </w:pPr>
  </w:style>
  <w:style w:type="character" w:styleId="Fremhv">
    <w:name w:val="Emphasis"/>
    <w:basedOn w:val="Standardskrifttypeiafsnit"/>
    <w:uiPriority w:val="99"/>
    <w:qFormat/>
    <w:rsid w:val="00212581"/>
    <w:rPr>
      <w:i/>
      <w:iCs/>
    </w:rPr>
  </w:style>
  <w:style w:type="paragraph" w:customStyle="1" w:styleId="Default">
    <w:name w:val="Default"/>
    <w:rsid w:val="00E669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Forretning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Forretningsgang</Template>
  <TotalTime>3</TotalTime>
  <Pages>2</Pages>
  <Words>337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Helle Bjerre Reinholdt</dc:creator>
  <cp:lastModifiedBy>Nanna Voss</cp:lastModifiedBy>
  <cp:revision>4</cp:revision>
  <cp:lastPrinted>2011-12-20T13:00:00Z</cp:lastPrinted>
  <dcterms:created xsi:type="dcterms:W3CDTF">2015-10-06T12:34:00Z</dcterms:created>
  <dcterms:modified xsi:type="dcterms:W3CDTF">2015-10-12T08:07:00Z</dcterms:modified>
</cp:coreProperties>
</file>